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BBA" w:rsidRDefault="00132BBA" w:rsidP="00132B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R5-22470</w:t>
      </w:r>
      <w:r w:rsidR="00916EEF">
        <w:rPr>
          <w:b/>
          <w:i/>
          <w:noProof/>
          <w:sz w:val="28"/>
        </w:rPr>
        <w:t>6</w:t>
      </w:r>
    </w:p>
    <w:p w:rsidR="00132BBA" w:rsidRPr="00FE7506" w:rsidRDefault="00132BBA" w:rsidP="00132BBA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p w:rsidR="0048709E" w:rsidRPr="00132BBA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0B38D9" w:rsidRPr="000B38D9">
        <w:rPr>
          <w:rFonts w:ascii="Arial" w:hAnsi="Arial"/>
          <w:sz w:val="24"/>
        </w:rPr>
        <w:t>7.5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</w:t>
      </w:r>
      <w:bookmarkStart w:id="1" w:name="_GoBack"/>
      <w:bookmarkEnd w:id="1"/>
      <w:r w:rsidR="002A0AEF" w:rsidRPr="002A0AEF">
        <w:rPr>
          <w:rFonts w:ascii="Arial" w:hAnsi="Arial"/>
          <w:sz w:val="24"/>
        </w:rPr>
        <w:t>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2" w:name="Title"/>
      <w:bookmarkEnd w:id="2"/>
      <w:r w:rsidR="00530390" w:rsidRPr="00530390">
        <w:rPr>
          <w:rFonts w:ascii="Arial" w:hAnsi="Arial"/>
          <w:sz w:val="24"/>
        </w:rPr>
        <w:t xml:space="preserve">TS 38.523-1 Tracker status </w:t>
      </w:r>
      <w:r w:rsidR="00412CC6">
        <w:rPr>
          <w:rFonts w:ascii="Arial" w:hAnsi="Arial"/>
          <w:sz w:val="24"/>
        </w:rPr>
        <w:t>after</w:t>
      </w:r>
      <w:r w:rsidR="00530390" w:rsidRPr="00530390">
        <w:rPr>
          <w:rFonts w:ascii="Arial" w:hAnsi="Arial"/>
          <w:sz w:val="24"/>
        </w:rPr>
        <w:t xml:space="preserve"> RAN5-9</w:t>
      </w:r>
      <w:r w:rsidR="000B38D9">
        <w:rPr>
          <w:rFonts w:ascii="Arial" w:hAnsi="Arial"/>
          <w:sz w:val="24"/>
        </w:rPr>
        <w:t>6</w:t>
      </w:r>
      <w:r w:rsidR="00530390" w:rsidRPr="00530390">
        <w:rPr>
          <w:rFonts w:ascii="Arial" w:hAnsi="Arial"/>
          <w:sz w:val="24"/>
        </w:rPr>
        <w:t>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3" w:name="DocumentFor"/>
      <w:bookmarkEnd w:id="3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4" w:name="_Toc517052"/>
      <w:bookmarkStart w:id="5" w:name="_Toc2091540"/>
      <w:r w:rsidRPr="000C11C3">
        <w:t>1</w:t>
      </w:r>
      <w:r w:rsidRPr="000C11C3">
        <w:tab/>
        <w:t>Introduction</w:t>
      </w:r>
      <w:bookmarkEnd w:id="4"/>
      <w:bookmarkEnd w:id="5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B61743" w:rsidRPr="00B61743">
        <w:rPr>
          <w:rStyle w:val="PLChar"/>
          <w:sz w:val="20"/>
        </w:rPr>
        <w:t>R5-224706 TS 38.523-1 Tracker status after RAN5-96e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0763F0">
        <w:t>5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r w:rsidR="00B61743" w:rsidRPr="005C6844">
        <w:rPr>
          <w:rStyle w:val="af5"/>
        </w:rPr>
        <w:t>R5-224704</w:t>
      </w:r>
      <w:r w:rsidR="007F7861">
        <w:t xml:space="preserve"> [</w:t>
      </w:r>
      <w:r w:rsidR="006C2994">
        <w:t>1</w:t>
      </w:r>
      <w:r w:rsidR="00B61743">
        <w:t>5</w:t>
      </w:r>
      <w:r w:rsidR="00717BE6">
        <w:t xml:space="preserve">] which contained the status </w:t>
      </w:r>
      <w:r w:rsidR="00B61743">
        <w:t>before</w:t>
      </w:r>
      <w:r w:rsidR="00EF0169">
        <w:t xml:space="preserve"> </w:t>
      </w:r>
      <w:r w:rsidR="007B7F17">
        <w:t>the RAN5#</w:t>
      </w:r>
      <w:r w:rsidR="00717BE6">
        <w:t>9</w:t>
      </w:r>
      <w:r w:rsidR="00B61743">
        <w:t>6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C75F16" w:rsidRDefault="00C75F16" w:rsidP="00C75F16">
      <w:pPr>
        <w:pStyle w:val="EX"/>
      </w:pPr>
      <w:r>
        <w:t>[14]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5C6844" w:rsidRPr="00C75F16" w:rsidRDefault="005C6844" w:rsidP="005C6844">
      <w:pPr>
        <w:pStyle w:val="EX"/>
      </w:pPr>
      <w:r>
        <w:t>[15]</w:t>
      </w:r>
      <w:r>
        <w:tab/>
      </w:r>
      <w:r w:rsidRPr="005C6844">
        <w:rPr>
          <w:rStyle w:val="af5"/>
        </w:rPr>
        <w:t>R5-224704</w:t>
      </w:r>
      <w:r>
        <w:tab/>
      </w:r>
      <w:r w:rsidRPr="005C6844">
        <w:t>TS 38.523-1</w:t>
      </w:r>
      <w:r>
        <w:t xml:space="preserve"> Tracker status before RAN5-96e</w:t>
      </w:r>
    </w:p>
    <w:p w:rsidR="0053529E" w:rsidRPr="005C6844" w:rsidRDefault="0053529E" w:rsidP="002C7E70"/>
    <w:sectPr w:rsidR="0053529E" w:rsidRPr="005C6844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840" w:rsidRDefault="00C37840">
      <w:r>
        <w:separator/>
      </w:r>
    </w:p>
  </w:endnote>
  <w:endnote w:type="continuationSeparator" w:id="0">
    <w:p w:rsidR="00C37840" w:rsidRDefault="00C3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B38D9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840" w:rsidRDefault="00C37840">
      <w:r>
        <w:separator/>
      </w:r>
    </w:p>
  </w:footnote>
  <w:footnote w:type="continuationSeparator" w:id="0">
    <w:p w:rsidR="00C37840" w:rsidRDefault="00C37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38D9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6844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16EEF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743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37840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8F4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2A1518-80C7-47DB-ABA4-D5A324847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3412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23</cp:revision>
  <cp:lastPrinted>2009-01-20T12:46:00Z</cp:lastPrinted>
  <dcterms:created xsi:type="dcterms:W3CDTF">2021-06-15T15:09:00Z</dcterms:created>
  <dcterms:modified xsi:type="dcterms:W3CDTF">2022-09-09T03:04:00Z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(3)8gVGmLahZ2Gz/zuiRBxi4mIbd8rvAygYypjuT/UzWt7aQVU/VfJkhvzW04tbaR5HvKxD6587
Z9HN4zbNba/zGJZouiiF8QZvGgPftAm6nyHs7T8uN+lZQChaFgN4W3hRotMXQViN5u9XEqPv
/zhmijbnC7pDTc3sIcRxkUVBqyjYlnhUgFuiJJrhTK+DSCc2uYvofGuGdG3upX4UQDuVMza6
rQD2zDSbDr0jm8i5eH</vt:lpwstr>
  </property>
  <property fmtid="{D5CDD505-2E9C-101B-9397-08002B2CF9AE}" pid="4" name="_2015_ms_pID_7253431">
    <vt:lpwstr>w/9P9IgQugQ3ltfunjmPIRcs2HyRxtGc1wSTpVTws8RbcODHo18YCG
yYNwCfOl6dsrYBk+rrAtae0jbba7XACxwEa2v8zN4bT/r80KcwASYky7vzwMHw2ML8ks/BEO
avFXJgeAcxOkuVIkJzklMcFAdMo9Jxvu3vFI6y6p9Qyl6eKCWWJOmDQtzHhMBajh372lYJVb
aX+5fDHchp+SPD7Yf4BPwpISFwfMuqKdKPd0</vt:lpwstr>
  </property>
  <property fmtid="{D5CDD505-2E9C-101B-9397-08002B2CF9AE}" pid="5" name="_2015_ms_pID_7253432">
    <vt:lpwstr>cg==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1662609450</vt:lpwstr>
  </property>
</Properties>
</file>